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59965DDB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bookmarkEnd w:id="0"/>
      <w:bookmarkEnd w:id="1"/>
      <w:r w:rsidR="005E2E7A" w:rsidRPr="005E2E7A">
        <w:t xml:space="preserve"> 10037842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</w:t>
      </w:r>
      <w:proofErr w:type="spellStart"/>
      <w:r w:rsidRPr="00DA5D97">
        <w:rPr>
          <w:b/>
        </w:rPr>
        <w:t>Gewerbezentralregister</w:t>
      </w:r>
      <w:proofErr w:type="spellEnd"/>
      <w:r w:rsidRPr="00DA5D97">
        <w:rPr>
          <w:b/>
        </w:rPr>
        <w:t>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</w:t>
      </w:r>
      <w:proofErr w:type="spellStart"/>
      <w:r w:rsidR="00146180" w:rsidRPr="00146180">
        <w:rPr>
          <w:b/>
        </w:rPr>
        <w:t>Wettbewerbsregister</w:t>
      </w:r>
      <w:proofErr w:type="spellEnd"/>
      <w:r w:rsidR="00146180" w:rsidRPr="00146180">
        <w:rPr>
          <w:b/>
        </w:rPr>
        <w:t>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1FE75F1D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956912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486740">
        <w:rPr>
          <w:rFonts w:cs="Arial"/>
          <w:b/>
          <w:bCs/>
          <w:szCs w:val="22"/>
        </w:rPr>
        <w:t>4</w:t>
      </w:r>
      <w:r w:rsidR="00286239" w:rsidRPr="004D288B">
        <w:rPr>
          <w:rFonts w:cs="Arial"/>
          <w:b/>
          <w:bCs/>
          <w:szCs w:val="22"/>
        </w:rPr>
        <w:t>00.000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1FB9255E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486740" w:rsidRPr="00486740">
        <w:rPr>
          <w:b/>
          <w:bCs/>
          <w:color w:val="000000" w:themeColor="text1"/>
        </w:rPr>
        <w:t>10</w:t>
      </w:r>
      <w:r w:rsidRPr="004D288B">
        <w:rPr>
          <w:b/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28A389A0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4D288B" w:rsidRPr="004D288B">
        <w:t>50.000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322691A8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956912" w:rsidRPr="00956912">
        <w:rPr>
          <w:bCs w:val="0"/>
          <w:color w:val="000000" w:themeColor="text1"/>
        </w:rPr>
        <w:t>4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9A0D57" w:rsidRPr="009A0D57">
        <w:rPr>
          <w:bCs w:val="0"/>
        </w:rPr>
        <w:t>mid-term and/or end-term evaluation/survey</w:t>
      </w:r>
    </w:p>
    <w:bookmarkEnd w:id="42"/>
    <w:p w14:paraId="200EC6B6" w14:textId="38B8A8EA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286239">
        <w:rPr>
          <w:bCs w:val="0"/>
        </w:rPr>
        <w:t>2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 / in the country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="009A0D57" w:rsidRPr="009A0D57">
        <w:rPr>
          <w:bCs w:val="0"/>
        </w:rPr>
        <w:t xml:space="preserve">South-Eastern Asia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1" w:name="_Hlk124872355"/>
      <w:bookmarkEnd w:id="51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18CC9" w14:textId="77777777" w:rsidR="00115B2E" w:rsidRDefault="00115B2E" w:rsidP="00A637D0">
      <w:r>
        <w:separator/>
      </w:r>
    </w:p>
  </w:endnote>
  <w:endnote w:type="continuationSeparator" w:id="0">
    <w:p w14:paraId="0BB09BD3" w14:textId="77777777" w:rsidR="00115B2E" w:rsidRDefault="00115B2E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5D49B" w14:textId="77777777" w:rsidR="00115B2E" w:rsidRDefault="00115B2E" w:rsidP="00A637D0">
      <w:r>
        <w:separator/>
      </w:r>
    </w:p>
  </w:footnote>
  <w:footnote w:type="continuationSeparator" w:id="0">
    <w:p w14:paraId="4E199EE9" w14:textId="77777777" w:rsidR="00115B2E" w:rsidRDefault="00115B2E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115B2E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115B2E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115B2E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17FE9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381A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D6C7A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15B2E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239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21F7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86740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288B"/>
    <w:rsid w:val="004D5B34"/>
    <w:rsid w:val="004D7137"/>
    <w:rsid w:val="004E020E"/>
    <w:rsid w:val="004E11DA"/>
    <w:rsid w:val="004E37B6"/>
    <w:rsid w:val="004E4B5F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2E7A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47F59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438E1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0D27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912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0D57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699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0FA8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08F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4DBD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5BF3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17FE9"/>
    <w:rsid w:val="0007381A"/>
    <w:rsid w:val="000D3A05"/>
    <w:rsid w:val="000D6C7A"/>
    <w:rsid w:val="001437A7"/>
    <w:rsid w:val="001747C0"/>
    <w:rsid w:val="00194B2D"/>
    <w:rsid w:val="00240407"/>
    <w:rsid w:val="002461C5"/>
    <w:rsid w:val="00282750"/>
    <w:rsid w:val="002930D5"/>
    <w:rsid w:val="00303879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E4B5F"/>
    <w:rsid w:val="0053090B"/>
    <w:rsid w:val="0055370C"/>
    <w:rsid w:val="00553B5C"/>
    <w:rsid w:val="005E36EF"/>
    <w:rsid w:val="00607104"/>
    <w:rsid w:val="0060780C"/>
    <w:rsid w:val="006103F3"/>
    <w:rsid w:val="00647F59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438E1"/>
    <w:rsid w:val="007758CB"/>
    <w:rsid w:val="007A15FF"/>
    <w:rsid w:val="007C1521"/>
    <w:rsid w:val="007E1128"/>
    <w:rsid w:val="00805083"/>
    <w:rsid w:val="00837D7A"/>
    <w:rsid w:val="008633DE"/>
    <w:rsid w:val="00875332"/>
    <w:rsid w:val="008E5F0A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0E5C"/>
    <w:rsid w:val="00D77BBA"/>
    <w:rsid w:val="00D801B8"/>
    <w:rsid w:val="00D958B0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54BA0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1738</Words>
  <Characters>10956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Schachtschneider, Juliane GIZ</cp:lastModifiedBy>
  <cp:revision>9</cp:revision>
  <cp:lastPrinted>2018-02-16T12:47:00Z</cp:lastPrinted>
  <dcterms:created xsi:type="dcterms:W3CDTF">2026-06-24T11:17:00Z</dcterms:created>
  <dcterms:modified xsi:type="dcterms:W3CDTF">2026-07-15T06:23:00Z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